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25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952"/>
        <w:gridCol w:w="6120"/>
        <w:gridCol w:w="2722"/>
      </w:tblGrid>
      <w:tr w:rsidR="00CF1EE0" w:rsidRPr="000A2B55" w14:paraId="60441BDF" w14:textId="77777777" w:rsidTr="00DD5BFD">
        <w:trPr>
          <w:trHeight w:val="465"/>
          <w:tblHeader/>
        </w:trPr>
        <w:tc>
          <w:tcPr>
            <w:tcW w:w="10794" w:type="dxa"/>
            <w:gridSpan w:val="3"/>
            <w:tcBorders>
              <w:bottom w:val="single" w:sz="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1D45D7BE" w14:textId="065E14EE" w:rsidR="00CF1EE0" w:rsidRPr="008416DE" w:rsidRDefault="00471F47" w:rsidP="00C5398A">
            <w:pPr>
              <w:pStyle w:val="Heading1"/>
              <w:tabs>
                <w:tab w:val="left" w:pos="680"/>
              </w:tabs>
              <w:ind w:right="1523"/>
              <w:jc w:val="center"/>
            </w:pPr>
            <w:r>
              <w:rPr>
                <w:rFonts w:ascii="Times New Roman" w:hAnsi="Times New Roman"/>
                <w:noProof/>
                <w:sz w:val="24"/>
              </w:rPr>
              <w:drawing>
                <wp:anchor distT="36576" distB="36576" distL="36576" distR="36576" simplePos="0" relativeHeight="251663360" behindDoc="0" locked="0" layoutInCell="1" allowOverlap="1" wp14:anchorId="5CC8D4A9" wp14:editId="1F9335CE">
                  <wp:simplePos x="0" y="0"/>
                  <wp:positionH relativeFrom="column">
                    <wp:posOffset>5921375</wp:posOffset>
                  </wp:positionH>
                  <wp:positionV relativeFrom="paragraph">
                    <wp:posOffset>-43815</wp:posOffset>
                  </wp:positionV>
                  <wp:extent cx="832485" cy="786765"/>
                  <wp:effectExtent l="0" t="0" r="571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786765"/>
                          </a:xfrm>
                          <a:prstGeom prst="rect">
                            <a:avLst/>
                          </a:prstGeom>
                          <a:solidFill>
                            <a:srgbClr val="006699"/>
                          </a:solidFill>
                          <a:ln w="19050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A3351">
              <w:rPr>
                <w:sz w:val="36"/>
                <w:szCs w:val="36"/>
              </w:rPr>
              <w:t>Whole Health &amp; Wellness</w:t>
            </w:r>
            <w:r w:rsidR="009B1BE9">
              <w:rPr>
                <w:sz w:val="36"/>
                <w:szCs w:val="36"/>
              </w:rPr>
              <w:t xml:space="preserve"> Program</w:t>
            </w:r>
          </w:p>
          <w:p w14:paraId="1B7246AE" w14:textId="62559E7D" w:rsidR="00CF1EE0" w:rsidRPr="008416DE" w:rsidRDefault="00CF1EE0" w:rsidP="00C5398A">
            <w:pPr>
              <w:pStyle w:val="Heading1"/>
              <w:tabs>
                <w:tab w:val="left" w:pos="680"/>
              </w:tabs>
              <w:ind w:left="65" w:right="1523"/>
              <w:jc w:val="center"/>
              <w:rPr>
                <w:sz w:val="36"/>
                <w:szCs w:val="36"/>
              </w:rPr>
            </w:pPr>
            <w:r w:rsidRPr="008416DE">
              <w:rPr>
                <w:sz w:val="36"/>
                <w:szCs w:val="36"/>
              </w:rPr>
              <w:t>for Veterans</w:t>
            </w:r>
          </w:p>
          <w:p w14:paraId="0A0E439A" w14:textId="77777777" w:rsidR="00CF1EE0" w:rsidRPr="004D34F2" w:rsidRDefault="00CF1EE0" w:rsidP="00EB2D3D">
            <w:pPr>
              <w:pStyle w:val="Heading3"/>
              <w:ind w:right="-294"/>
              <w:rPr>
                <w:b/>
                <w:sz w:val="16"/>
                <w:szCs w:val="16"/>
              </w:rPr>
            </w:pPr>
          </w:p>
        </w:tc>
      </w:tr>
      <w:tr w:rsidR="00CF1EE0" w:rsidRPr="000A2B55" w14:paraId="5F001B63" w14:textId="77777777" w:rsidTr="00DD5BFD">
        <w:trPr>
          <w:trHeight w:val="465"/>
          <w:tblHeader/>
        </w:trPr>
        <w:tc>
          <w:tcPr>
            <w:tcW w:w="10794" w:type="dxa"/>
            <w:gridSpan w:val="3"/>
            <w:tcBorders>
              <w:bottom w:val="single" w:sz="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FEE2B4E" w14:textId="77777777" w:rsidR="00CF1EE0" w:rsidRPr="00CF1EE0" w:rsidRDefault="00CF1EE0" w:rsidP="009B1BE9">
            <w:pPr>
              <w:ind w:left="65" w:right="-294"/>
              <w:jc w:val="center"/>
              <w:rPr>
                <w:sz w:val="24"/>
              </w:rPr>
            </w:pPr>
            <w:r w:rsidRPr="00EB2D3D">
              <w:rPr>
                <w:b/>
                <w:sz w:val="28"/>
                <w:szCs w:val="28"/>
              </w:rPr>
              <w:t>All classes are held in Bldg. T-1</w:t>
            </w:r>
            <w:r w:rsidR="007F7355">
              <w:rPr>
                <w:b/>
                <w:sz w:val="28"/>
                <w:szCs w:val="28"/>
              </w:rPr>
              <w:t xml:space="preserve"> </w:t>
            </w:r>
            <w:r w:rsidR="007F7355" w:rsidRPr="007F7355">
              <w:rPr>
                <w:i/>
                <w:sz w:val="24"/>
              </w:rPr>
              <w:t>(</w:t>
            </w:r>
            <w:r w:rsidR="007F7355">
              <w:rPr>
                <w:i/>
                <w:sz w:val="24"/>
              </w:rPr>
              <w:t xml:space="preserve">on </w:t>
            </w:r>
            <w:r w:rsidR="007F7355" w:rsidRPr="007F7355">
              <w:rPr>
                <w:i/>
                <w:sz w:val="24"/>
              </w:rPr>
              <w:t>Walla Walla VA</w:t>
            </w:r>
            <w:r w:rsidR="007F7355">
              <w:rPr>
                <w:i/>
                <w:sz w:val="24"/>
              </w:rPr>
              <w:t>MC</w:t>
            </w:r>
            <w:r w:rsidR="007F7355" w:rsidRPr="007F7355">
              <w:rPr>
                <w:i/>
                <w:sz w:val="24"/>
              </w:rPr>
              <w:t xml:space="preserve"> Campus)</w:t>
            </w:r>
          </w:p>
        </w:tc>
      </w:tr>
      <w:tr w:rsidR="00EB2D3D" w:rsidRPr="000A2B55" w14:paraId="708C3B8A" w14:textId="77777777" w:rsidTr="007F7355">
        <w:trPr>
          <w:trHeight w:val="465"/>
          <w:tblHeader/>
        </w:trPr>
        <w:tc>
          <w:tcPr>
            <w:tcW w:w="1952" w:type="dxa"/>
            <w:tcBorders>
              <w:bottom w:val="single" w:sz="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22278CD1" w14:textId="77777777" w:rsidR="00EB2D3D" w:rsidRPr="00CF1EE0" w:rsidRDefault="00EB2D3D" w:rsidP="00527A06">
            <w:pPr>
              <w:pStyle w:val="Heading3"/>
              <w:ind w:left="65" w:right="-294"/>
              <w:jc w:val="left"/>
              <w:rPr>
                <w:b/>
                <w:sz w:val="28"/>
                <w:szCs w:val="28"/>
              </w:rPr>
            </w:pPr>
            <w:r w:rsidRPr="00CF1EE0">
              <w:rPr>
                <w:b/>
                <w:sz w:val="28"/>
                <w:szCs w:val="28"/>
              </w:rPr>
              <w:t>Weekday</w:t>
            </w:r>
          </w:p>
        </w:tc>
        <w:tc>
          <w:tcPr>
            <w:tcW w:w="6120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51FE52" w14:textId="77777777" w:rsidR="00EB2D3D" w:rsidRPr="00181A16" w:rsidRDefault="00EB2D3D" w:rsidP="00C5398A">
            <w:pPr>
              <w:pStyle w:val="Heading3"/>
              <w:ind w:right="-294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7E968C2B" w14:textId="77777777" w:rsidR="00EB2D3D" w:rsidRPr="00181A16" w:rsidRDefault="00EB2D3D" w:rsidP="00CF1EE0">
            <w:pPr>
              <w:pStyle w:val="Heading3"/>
              <w:ind w:right="-294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Time</w:t>
            </w:r>
          </w:p>
        </w:tc>
      </w:tr>
      <w:tr w:rsidR="00DE363F" w:rsidRPr="000A2B55" w14:paraId="02553106" w14:textId="77777777" w:rsidTr="006B670E">
        <w:trPr>
          <w:trHeight w:val="1108"/>
        </w:trPr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ED508F4" w14:textId="77777777" w:rsidR="00DE363F" w:rsidRDefault="00DE363F" w:rsidP="00DE363F">
            <w:pPr>
              <w:ind w:left="65" w:right="-294"/>
              <w:rPr>
                <w:sz w:val="20"/>
                <w:szCs w:val="20"/>
              </w:rPr>
            </w:pPr>
            <w:r w:rsidRPr="00181A16">
              <w:rPr>
                <w:b/>
                <w:sz w:val="28"/>
                <w:szCs w:val="28"/>
              </w:rPr>
              <w:t>Tuesda</w:t>
            </w: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612A" w14:textId="77777777" w:rsidR="00B15F45" w:rsidRPr="00CF1EE0" w:rsidRDefault="002230CD" w:rsidP="00D72B17">
            <w:pPr>
              <w:ind w:right="-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Tai Chi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2D7101" w14:textId="77777777" w:rsidR="00B15F45" w:rsidRPr="00CF1EE0" w:rsidRDefault="006B670E" w:rsidP="00DE3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15F45">
              <w:rPr>
                <w:sz w:val="28"/>
                <w:szCs w:val="28"/>
              </w:rPr>
              <w:t xml:space="preserve">2:00 </w:t>
            </w:r>
            <w:proofErr w:type="gramStart"/>
            <w:r w:rsidR="00C5398A">
              <w:rPr>
                <w:sz w:val="28"/>
                <w:szCs w:val="28"/>
              </w:rPr>
              <w:t>–</w:t>
            </w:r>
            <w:r w:rsidR="00B15F45">
              <w:rPr>
                <w:sz w:val="28"/>
                <w:szCs w:val="28"/>
              </w:rPr>
              <w:t xml:space="preserve"> </w:t>
            </w:r>
            <w:r w:rsidR="00C5398A">
              <w:rPr>
                <w:sz w:val="28"/>
                <w:szCs w:val="28"/>
              </w:rPr>
              <w:t xml:space="preserve"> </w:t>
            </w:r>
            <w:r w:rsidR="00B15F45">
              <w:rPr>
                <w:sz w:val="28"/>
                <w:szCs w:val="28"/>
              </w:rPr>
              <w:t>2:50</w:t>
            </w:r>
            <w:proofErr w:type="gramEnd"/>
            <w:r w:rsidR="00B15F45">
              <w:rPr>
                <w:sz w:val="28"/>
                <w:szCs w:val="28"/>
              </w:rPr>
              <w:t xml:space="preserve"> p.m.</w:t>
            </w:r>
          </w:p>
        </w:tc>
      </w:tr>
      <w:tr w:rsidR="00DE363F" w:rsidRPr="000A2B55" w14:paraId="5A88CD4F" w14:textId="77777777" w:rsidTr="007F7355">
        <w:trPr>
          <w:trHeight w:val="1108"/>
        </w:trPr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94657D3" w14:textId="77777777" w:rsidR="00DE363F" w:rsidRDefault="00DE363F" w:rsidP="00DE363F">
            <w:pPr>
              <w:ind w:left="65" w:right="-294"/>
              <w:rPr>
                <w:sz w:val="20"/>
                <w:szCs w:val="20"/>
              </w:rPr>
            </w:pPr>
            <w:r w:rsidRPr="00181A16">
              <w:rPr>
                <w:b/>
                <w:sz w:val="28"/>
                <w:szCs w:val="28"/>
              </w:rPr>
              <w:t>Wednesday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3E650" w14:textId="77777777" w:rsidR="00DE363F" w:rsidRDefault="00DE363F" w:rsidP="00DE363F">
            <w:pPr>
              <w:ind w:right="-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Artistic Expression</w:t>
            </w:r>
          </w:p>
          <w:p w14:paraId="3CC75F6F" w14:textId="77777777" w:rsidR="00DE363F" w:rsidRPr="00CF1EE0" w:rsidRDefault="00DE363F" w:rsidP="00DE363F">
            <w:pPr>
              <w:ind w:right="-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Creative Writing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A4ED08" w14:textId="77777777" w:rsidR="00DE363F" w:rsidRDefault="00D44C82" w:rsidP="00DE3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E363F">
              <w:rPr>
                <w:sz w:val="28"/>
                <w:szCs w:val="28"/>
              </w:rPr>
              <w:t xml:space="preserve">1:00 </w:t>
            </w:r>
            <w:proofErr w:type="gramStart"/>
            <w:r w:rsidR="00C5398A">
              <w:rPr>
                <w:sz w:val="28"/>
                <w:szCs w:val="28"/>
              </w:rPr>
              <w:t>–</w:t>
            </w:r>
            <w:r w:rsidR="00DE36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DE363F">
              <w:rPr>
                <w:sz w:val="28"/>
                <w:szCs w:val="28"/>
              </w:rPr>
              <w:t>1:50</w:t>
            </w:r>
            <w:proofErr w:type="gramEnd"/>
            <w:r w:rsidR="00C539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p</w:t>
            </w:r>
            <w:r w:rsidR="00C5398A">
              <w:rPr>
                <w:sz w:val="28"/>
                <w:szCs w:val="28"/>
              </w:rPr>
              <w:t>.m.</w:t>
            </w:r>
          </w:p>
          <w:p w14:paraId="1D261F3B" w14:textId="77777777" w:rsidR="00351800" w:rsidRPr="00CF1EE0" w:rsidRDefault="007F7355" w:rsidP="006B67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B670E">
              <w:rPr>
                <w:sz w:val="28"/>
                <w:szCs w:val="28"/>
              </w:rPr>
              <w:t xml:space="preserve"> </w:t>
            </w:r>
            <w:r w:rsidR="00DE363F" w:rsidRPr="00CF1EE0">
              <w:rPr>
                <w:sz w:val="28"/>
                <w:szCs w:val="28"/>
              </w:rPr>
              <w:t>2:00</w:t>
            </w:r>
            <w:r w:rsidR="00DE363F">
              <w:rPr>
                <w:sz w:val="28"/>
                <w:szCs w:val="28"/>
              </w:rPr>
              <w:t xml:space="preserve"> </w:t>
            </w:r>
            <w:proofErr w:type="gramStart"/>
            <w:r w:rsidR="00C5398A">
              <w:rPr>
                <w:sz w:val="28"/>
                <w:szCs w:val="28"/>
              </w:rPr>
              <w:t>–</w:t>
            </w:r>
            <w:r w:rsidR="00DE36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DE363F" w:rsidRPr="00CF1EE0">
              <w:rPr>
                <w:sz w:val="28"/>
                <w:szCs w:val="28"/>
              </w:rPr>
              <w:t>2:50</w:t>
            </w:r>
            <w:proofErr w:type="gramEnd"/>
            <w:r w:rsidR="00CF518F">
              <w:rPr>
                <w:sz w:val="28"/>
                <w:szCs w:val="28"/>
              </w:rPr>
              <w:t xml:space="preserve"> p.m.</w:t>
            </w:r>
          </w:p>
        </w:tc>
      </w:tr>
      <w:tr w:rsidR="00351800" w:rsidRPr="000A2B55" w14:paraId="77E372C3" w14:textId="77777777" w:rsidTr="007F7355">
        <w:trPr>
          <w:trHeight w:val="1189"/>
        </w:trPr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D39365A" w14:textId="77777777" w:rsidR="00351800" w:rsidRPr="00181A16" w:rsidRDefault="00351800" w:rsidP="00DE363F">
            <w:pPr>
              <w:ind w:left="65" w:right="-2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Thursday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EEB1" w14:textId="77777777" w:rsidR="006B670E" w:rsidRPr="00CF1EE0" w:rsidRDefault="006B670E" w:rsidP="006B670E">
            <w:pPr>
              <w:ind w:right="-2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Yoga</w:t>
            </w:r>
          </w:p>
          <w:p w14:paraId="045FC788" w14:textId="77777777" w:rsidR="00937156" w:rsidRDefault="00937156" w:rsidP="00937156">
            <w:pPr>
              <w:ind w:right="-294"/>
              <w:rPr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766DF7" w14:textId="77777777" w:rsidR="006B670E" w:rsidRPr="00CF1EE0" w:rsidRDefault="006B670E" w:rsidP="006B670E">
            <w:pPr>
              <w:rPr>
                <w:sz w:val="28"/>
                <w:szCs w:val="28"/>
              </w:rPr>
            </w:pPr>
            <w:r w:rsidRPr="00CF1EE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CF1EE0">
              <w:rPr>
                <w:sz w:val="28"/>
                <w:szCs w:val="28"/>
              </w:rPr>
              <w:t>:</w:t>
            </w:r>
            <w:r w:rsidR="00835367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–  </w:t>
            </w:r>
            <w:r w:rsidR="00D44C82">
              <w:rPr>
                <w:sz w:val="28"/>
                <w:szCs w:val="28"/>
              </w:rPr>
              <w:t>1</w:t>
            </w:r>
            <w:r w:rsidRPr="00CF1EE0">
              <w:rPr>
                <w:sz w:val="28"/>
                <w:szCs w:val="28"/>
              </w:rPr>
              <w:t>:</w:t>
            </w:r>
            <w:r w:rsidR="00835367">
              <w:rPr>
                <w:sz w:val="28"/>
                <w:szCs w:val="28"/>
              </w:rPr>
              <w:t>45</w:t>
            </w:r>
            <w:proofErr w:type="gramEnd"/>
            <w:r>
              <w:rPr>
                <w:sz w:val="28"/>
                <w:szCs w:val="28"/>
              </w:rPr>
              <w:t xml:space="preserve"> p.m.</w:t>
            </w:r>
          </w:p>
          <w:p w14:paraId="7F659A75" w14:textId="77777777" w:rsidR="00351800" w:rsidRDefault="00351800" w:rsidP="00DE363F">
            <w:pPr>
              <w:rPr>
                <w:sz w:val="28"/>
                <w:szCs w:val="28"/>
              </w:rPr>
            </w:pPr>
          </w:p>
        </w:tc>
      </w:tr>
    </w:tbl>
    <w:p w14:paraId="6BB69135" w14:textId="77777777" w:rsidR="00CA42E4" w:rsidRDefault="00CA42E4" w:rsidP="00CA42E4">
      <w:pPr>
        <w:ind w:firstLine="720"/>
      </w:pPr>
    </w:p>
    <w:p w14:paraId="55ED8D85" w14:textId="347ABCB4" w:rsidR="00A63785" w:rsidRDefault="009B1BE9" w:rsidP="009B1BE9">
      <w:pPr>
        <w:ind w:left="180" w:right="-294"/>
        <w:jc w:val="center"/>
        <w:rPr>
          <w:sz w:val="28"/>
          <w:szCs w:val="28"/>
        </w:rPr>
      </w:pPr>
      <w:r>
        <w:rPr>
          <w:b/>
          <w:sz w:val="28"/>
          <w:szCs w:val="28"/>
        </w:rPr>
        <w:t>WHOLE HEALTH COORDINATORS</w:t>
      </w:r>
    </w:p>
    <w:p w14:paraId="155B1D7B" w14:textId="16944604" w:rsidR="006B670E" w:rsidRDefault="006B670E" w:rsidP="009B1BE9">
      <w:pPr>
        <w:ind w:left="180" w:right="-294"/>
        <w:jc w:val="center"/>
        <w:rPr>
          <w:sz w:val="24"/>
        </w:rPr>
      </w:pPr>
      <w:r>
        <w:rPr>
          <w:sz w:val="24"/>
        </w:rPr>
        <w:t>Kristen Hill, PsyD</w:t>
      </w:r>
      <w:r w:rsidR="00417CE7" w:rsidRPr="00164EFD">
        <w:rPr>
          <w:sz w:val="24"/>
        </w:rPr>
        <w:t xml:space="preserve"> </w:t>
      </w:r>
      <w:r w:rsidR="007F7355">
        <w:rPr>
          <w:sz w:val="24"/>
        </w:rPr>
        <w:t xml:space="preserve"> </w:t>
      </w:r>
      <w:r w:rsidR="009B1BE9">
        <w:rPr>
          <w:sz w:val="24"/>
        </w:rPr>
        <w:t xml:space="preserve"> |</w:t>
      </w:r>
      <w:r w:rsidR="00417CE7">
        <w:rPr>
          <w:sz w:val="24"/>
        </w:rPr>
        <w:t xml:space="preserve">  </w:t>
      </w:r>
      <w:r w:rsidR="009B1BE9">
        <w:rPr>
          <w:sz w:val="24"/>
        </w:rPr>
        <w:t xml:space="preserve"> </w:t>
      </w:r>
      <w:r w:rsidR="007F7355">
        <w:rPr>
          <w:sz w:val="24"/>
        </w:rPr>
        <w:t>509.525.5200, e</w:t>
      </w:r>
      <w:r w:rsidR="00A63785" w:rsidRPr="00164EFD">
        <w:rPr>
          <w:sz w:val="24"/>
        </w:rPr>
        <w:t xml:space="preserve">xt. </w:t>
      </w:r>
      <w:r w:rsidR="00A63785">
        <w:rPr>
          <w:sz w:val="24"/>
        </w:rPr>
        <w:t>26</w:t>
      </w:r>
      <w:r>
        <w:rPr>
          <w:sz w:val="24"/>
        </w:rPr>
        <w:t>725</w:t>
      </w:r>
    </w:p>
    <w:p w14:paraId="6386BC51" w14:textId="1B4A51CF" w:rsidR="00A63785" w:rsidRDefault="006B670E" w:rsidP="009B1BE9">
      <w:pPr>
        <w:ind w:left="180" w:right="-294"/>
        <w:jc w:val="center"/>
        <w:rPr>
          <w:sz w:val="24"/>
        </w:rPr>
      </w:pPr>
      <w:r>
        <w:rPr>
          <w:sz w:val="24"/>
        </w:rPr>
        <w:t>Patrick Smart, ARNP-BC</w:t>
      </w:r>
      <w:r w:rsidR="009B1BE9">
        <w:rPr>
          <w:sz w:val="24"/>
        </w:rPr>
        <w:t xml:space="preserve">   |   </w:t>
      </w:r>
      <w:r>
        <w:rPr>
          <w:sz w:val="24"/>
        </w:rPr>
        <w:t>509.525.5200, e</w:t>
      </w:r>
      <w:r w:rsidRPr="00164EFD">
        <w:rPr>
          <w:sz w:val="24"/>
        </w:rPr>
        <w:t xml:space="preserve">xt. </w:t>
      </w:r>
      <w:r>
        <w:rPr>
          <w:sz w:val="24"/>
        </w:rPr>
        <w:t>26482</w:t>
      </w:r>
    </w:p>
    <w:p w14:paraId="42F357F3" w14:textId="63A60DD8" w:rsidR="00BB2E0D" w:rsidRDefault="00BB2E0D" w:rsidP="00D911A2">
      <w:pPr>
        <w:rPr>
          <w:sz w:val="20"/>
          <w:szCs w:val="20"/>
        </w:rPr>
      </w:pPr>
    </w:p>
    <w:p w14:paraId="746E0A1B" w14:textId="77777777" w:rsidR="009B1BE9" w:rsidRPr="00967D3C" w:rsidRDefault="009B1BE9" w:rsidP="00D911A2">
      <w:pPr>
        <w:rPr>
          <w:sz w:val="20"/>
          <w:szCs w:val="20"/>
        </w:rPr>
      </w:pPr>
    </w:p>
    <w:p w14:paraId="0C81EE08" w14:textId="77777777" w:rsidR="00BB2E0D" w:rsidRPr="00D911A2" w:rsidRDefault="00CA3351" w:rsidP="00BB2E0D">
      <w:pPr>
        <w:ind w:left="180" w:right="-294"/>
        <w:rPr>
          <w:sz w:val="28"/>
          <w:szCs w:val="28"/>
        </w:rPr>
      </w:pPr>
      <w:r w:rsidRPr="009B1BE9">
        <w:rPr>
          <w:b/>
          <w:sz w:val="28"/>
          <w:szCs w:val="28"/>
          <w:u w:val="single"/>
        </w:rPr>
        <w:t>Whole Heal</w:t>
      </w:r>
      <w:r w:rsidR="0011050F" w:rsidRPr="009B1BE9">
        <w:rPr>
          <w:b/>
          <w:sz w:val="28"/>
          <w:szCs w:val="28"/>
          <w:u w:val="single"/>
        </w:rPr>
        <w:t>t</w:t>
      </w:r>
      <w:r w:rsidRPr="009B1BE9">
        <w:rPr>
          <w:b/>
          <w:sz w:val="28"/>
          <w:szCs w:val="28"/>
          <w:u w:val="single"/>
        </w:rPr>
        <w:t>h</w:t>
      </w:r>
      <w:r w:rsidR="00BB2E0D" w:rsidRPr="009B1BE9">
        <w:rPr>
          <w:b/>
          <w:sz w:val="28"/>
          <w:szCs w:val="28"/>
          <w:u w:val="single"/>
        </w:rPr>
        <w:t xml:space="preserve"> Instructors</w:t>
      </w:r>
      <w:r w:rsidR="00BB2E0D" w:rsidRPr="00D911A2">
        <w:rPr>
          <w:sz w:val="28"/>
          <w:szCs w:val="28"/>
        </w:rPr>
        <w:t>:</w:t>
      </w:r>
    </w:p>
    <w:p w14:paraId="6F9559D5" w14:textId="77777777" w:rsidR="00BB2E0D" w:rsidRDefault="00BB2E0D" w:rsidP="00BB2E0D">
      <w:pPr>
        <w:ind w:left="180" w:right="-294"/>
        <w:rPr>
          <w:sz w:val="24"/>
        </w:rPr>
      </w:pPr>
      <w:r w:rsidRPr="007F7355">
        <w:rPr>
          <w:sz w:val="24"/>
          <w:u w:val="single"/>
        </w:rPr>
        <w:t>Artistic Expression</w:t>
      </w:r>
      <w:r w:rsidRPr="00D911A2">
        <w:rPr>
          <w:sz w:val="24"/>
        </w:rPr>
        <w:t xml:space="preserve">:  </w:t>
      </w:r>
      <w:r w:rsidR="00401A76">
        <w:rPr>
          <w:sz w:val="24"/>
        </w:rPr>
        <w:t>John Christy</w:t>
      </w:r>
    </w:p>
    <w:p w14:paraId="4FA431AB" w14:textId="77777777" w:rsidR="00D44C82" w:rsidRDefault="006B670E" w:rsidP="00D44C82">
      <w:pPr>
        <w:ind w:left="180" w:right="-294"/>
        <w:rPr>
          <w:sz w:val="24"/>
        </w:rPr>
      </w:pPr>
      <w:r w:rsidRPr="007F7355">
        <w:rPr>
          <w:sz w:val="24"/>
          <w:u w:val="single"/>
        </w:rPr>
        <w:t>Creative Writing</w:t>
      </w:r>
      <w:r w:rsidRPr="00D911A2">
        <w:rPr>
          <w:sz w:val="24"/>
        </w:rPr>
        <w:t xml:space="preserve">:  </w:t>
      </w:r>
      <w:r w:rsidR="00401A76">
        <w:rPr>
          <w:sz w:val="24"/>
        </w:rPr>
        <w:t>John Christy</w:t>
      </w:r>
    </w:p>
    <w:p w14:paraId="69125F89" w14:textId="77777777" w:rsidR="00C84647" w:rsidRPr="00C84647" w:rsidRDefault="00C84647" w:rsidP="004D34F2">
      <w:pPr>
        <w:ind w:left="180"/>
        <w:rPr>
          <w:sz w:val="24"/>
        </w:rPr>
      </w:pPr>
      <w:r>
        <w:rPr>
          <w:sz w:val="24"/>
          <w:u w:val="single"/>
        </w:rPr>
        <w:t>Tai Chi:</w:t>
      </w:r>
      <w:r>
        <w:rPr>
          <w:sz w:val="24"/>
        </w:rPr>
        <w:t xml:space="preserve"> Edward Parker, LCSW</w:t>
      </w:r>
    </w:p>
    <w:p w14:paraId="00E7F2A0" w14:textId="77777777" w:rsidR="008D3D86" w:rsidRDefault="006B670E" w:rsidP="004D34F2">
      <w:pPr>
        <w:ind w:left="180"/>
        <w:rPr>
          <w:sz w:val="24"/>
        </w:rPr>
      </w:pPr>
      <w:r>
        <w:rPr>
          <w:sz w:val="24"/>
          <w:u w:val="single"/>
        </w:rPr>
        <w:t>Yoga</w:t>
      </w:r>
      <w:r w:rsidRPr="006B670E">
        <w:rPr>
          <w:sz w:val="24"/>
        </w:rPr>
        <w:t>:</w:t>
      </w:r>
      <w:r>
        <w:rPr>
          <w:sz w:val="24"/>
        </w:rPr>
        <w:t xml:space="preserve"> John Christy</w:t>
      </w:r>
    </w:p>
    <w:p w14:paraId="5D538E29" w14:textId="77777777" w:rsidR="008D3D86" w:rsidRDefault="008D3D86" w:rsidP="00D72B17">
      <w:pPr>
        <w:rPr>
          <w:sz w:val="20"/>
          <w:szCs w:val="20"/>
        </w:rPr>
      </w:pPr>
    </w:p>
    <w:p w14:paraId="698190E9" w14:textId="77777777" w:rsidR="008D3D86" w:rsidRDefault="008D3D86" w:rsidP="004D34F2">
      <w:pPr>
        <w:ind w:left="180"/>
        <w:rPr>
          <w:sz w:val="20"/>
          <w:szCs w:val="20"/>
        </w:rPr>
      </w:pPr>
    </w:p>
    <w:p w14:paraId="2AA13408" w14:textId="77777777" w:rsidR="008D3D86" w:rsidRDefault="008D3D86" w:rsidP="004D34F2">
      <w:pPr>
        <w:ind w:left="180"/>
        <w:rPr>
          <w:sz w:val="20"/>
          <w:szCs w:val="20"/>
        </w:rPr>
      </w:pPr>
    </w:p>
    <w:p w14:paraId="0555D447" w14:textId="77777777" w:rsidR="008D3D86" w:rsidRDefault="008D3D86" w:rsidP="004D34F2">
      <w:pPr>
        <w:ind w:left="180"/>
        <w:rPr>
          <w:sz w:val="20"/>
          <w:szCs w:val="20"/>
        </w:rPr>
      </w:pPr>
    </w:p>
    <w:p w14:paraId="48BD5234" w14:textId="77777777" w:rsidR="008D3D86" w:rsidRDefault="008D3D86" w:rsidP="004D34F2">
      <w:pPr>
        <w:ind w:left="180"/>
        <w:rPr>
          <w:sz w:val="20"/>
          <w:szCs w:val="20"/>
        </w:rPr>
      </w:pPr>
    </w:p>
    <w:p w14:paraId="22076764" w14:textId="77777777" w:rsidR="008D3D86" w:rsidRDefault="008D3D86" w:rsidP="004D34F2">
      <w:pPr>
        <w:ind w:left="180"/>
        <w:rPr>
          <w:sz w:val="20"/>
          <w:szCs w:val="20"/>
        </w:rPr>
      </w:pPr>
    </w:p>
    <w:p w14:paraId="11161A48" w14:textId="77777777" w:rsidR="008D3D86" w:rsidRDefault="008D3D86" w:rsidP="004D34F2">
      <w:pPr>
        <w:ind w:left="180"/>
        <w:rPr>
          <w:sz w:val="20"/>
          <w:szCs w:val="20"/>
        </w:rPr>
      </w:pPr>
    </w:p>
    <w:p w14:paraId="17FB036A" w14:textId="73F15EBD" w:rsidR="008D3D86" w:rsidRDefault="008D3D86" w:rsidP="004D34F2">
      <w:pPr>
        <w:ind w:left="180"/>
        <w:rPr>
          <w:sz w:val="20"/>
          <w:szCs w:val="20"/>
        </w:rPr>
      </w:pPr>
      <w:bookmarkStart w:id="0" w:name="_GoBack"/>
      <w:bookmarkEnd w:id="0"/>
    </w:p>
    <w:p w14:paraId="0DCC623D" w14:textId="74E16F16" w:rsidR="009B1BE9" w:rsidRDefault="009B1BE9" w:rsidP="004D34F2">
      <w:pPr>
        <w:ind w:left="180"/>
        <w:rPr>
          <w:sz w:val="20"/>
          <w:szCs w:val="20"/>
        </w:rPr>
      </w:pPr>
    </w:p>
    <w:p w14:paraId="076F904A" w14:textId="5DFF0C92" w:rsidR="009B1BE9" w:rsidRDefault="009B1BE9" w:rsidP="004D34F2">
      <w:pPr>
        <w:ind w:left="180"/>
        <w:rPr>
          <w:sz w:val="20"/>
          <w:szCs w:val="20"/>
        </w:rPr>
      </w:pPr>
    </w:p>
    <w:p w14:paraId="1C9224E4" w14:textId="2D9E0F3A" w:rsidR="009B1BE9" w:rsidRDefault="009B1BE9" w:rsidP="004D34F2">
      <w:pPr>
        <w:ind w:left="180"/>
        <w:rPr>
          <w:sz w:val="20"/>
          <w:szCs w:val="20"/>
        </w:rPr>
      </w:pPr>
    </w:p>
    <w:p w14:paraId="23BAFA17" w14:textId="77777777" w:rsidR="009B1BE9" w:rsidRDefault="009B1BE9" w:rsidP="004D34F2">
      <w:pPr>
        <w:ind w:left="180"/>
        <w:rPr>
          <w:sz w:val="20"/>
          <w:szCs w:val="20"/>
        </w:rPr>
      </w:pPr>
    </w:p>
    <w:p w14:paraId="13BEC962" w14:textId="77777777" w:rsidR="008D3D86" w:rsidRDefault="008D3D86" w:rsidP="004D34F2">
      <w:pPr>
        <w:ind w:left="180"/>
        <w:rPr>
          <w:sz w:val="20"/>
          <w:szCs w:val="20"/>
        </w:rPr>
      </w:pPr>
    </w:p>
    <w:p w14:paraId="19408035" w14:textId="77777777" w:rsidR="00AA65A8" w:rsidRDefault="007F7355" w:rsidP="007F7355">
      <w:pPr>
        <w:ind w:left="18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F24FDEA" wp14:editId="592DDAF7">
            <wp:extent cx="2513196" cy="482423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WVA VHA Logo 082218 35 pct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922" cy="490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32F4B" w14:textId="77777777" w:rsidR="007F7355" w:rsidRDefault="007F7355" w:rsidP="007F7355">
      <w:pPr>
        <w:ind w:left="180"/>
        <w:jc w:val="center"/>
        <w:rPr>
          <w:sz w:val="20"/>
          <w:szCs w:val="20"/>
        </w:rPr>
      </w:pPr>
    </w:p>
    <w:p w14:paraId="75BA395E" w14:textId="77777777" w:rsidR="007F7355" w:rsidRPr="004D34F2" w:rsidRDefault="007F7355" w:rsidP="004D34F2">
      <w:pPr>
        <w:ind w:left="180"/>
        <w:rPr>
          <w:sz w:val="20"/>
          <w:szCs w:val="20"/>
        </w:rPr>
      </w:pPr>
    </w:p>
    <w:sectPr w:rsidR="007F7355" w:rsidRPr="004D34F2" w:rsidSect="007F7355">
      <w:footerReference w:type="default" r:id="rId10"/>
      <w:pgSz w:w="12240" w:h="15840"/>
      <w:pgMar w:top="432" w:right="720" w:bottom="288" w:left="720" w:header="72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79090" w14:textId="77777777" w:rsidR="002A3EEF" w:rsidRDefault="002A3EEF" w:rsidP="00967D3C">
      <w:r>
        <w:separator/>
      </w:r>
    </w:p>
  </w:endnote>
  <w:endnote w:type="continuationSeparator" w:id="0">
    <w:p w14:paraId="02EEC69B" w14:textId="77777777" w:rsidR="002A3EEF" w:rsidRDefault="002A3EEF" w:rsidP="0096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7C549" w14:textId="77777777" w:rsidR="00967D3C" w:rsidRPr="007F7355" w:rsidRDefault="00D72B17" w:rsidP="007F7355">
    <w:pPr>
      <w:pStyle w:val="Footer"/>
      <w:tabs>
        <w:tab w:val="clear" w:pos="9360"/>
        <w:tab w:val="left" w:pos="180"/>
        <w:tab w:val="right" w:pos="10710"/>
      </w:tabs>
      <w:ind w:left="180"/>
      <w:rPr>
        <w:i/>
        <w:szCs w:val="18"/>
      </w:rPr>
    </w:pPr>
    <w:r>
      <w:rPr>
        <w:sz w:val="16"/>
        <w:szCs w:val="16"/>
      </w:rPr>
      <w:t>1</w:t>
    </w:r>
    <w:r w:rsidR="002230CD">
      <w:rPr>
        <w:sz w:val="16"/>
        <w:szCs w:val="16"/>
      </w:rPr>
      <w:t>1</w:t>
    </w:r>
    <w:r w:rsidR="00F7682A">
      <w:rPr>
        <w:sz w:val="16"/>
        <w:szCs w:val="16"/>
      </w:rPr>
      <w:t>.</w:t>
    </w:r>
    <w:r w:rsidR="004C4797">
      <w:rPr>
        <w:sz w:val="16"/>
        <w:szCs w:val="16"/>
      </w:rPr>
      <w:t>2</w:t>
    </w:r>
    <w:r>
      <w:rPr>
        <w:sz w:val="16"/>
        <w:szCs w:val="16"/>
      </w:rPr>
      <w:t>2</w:t>
    </w:r>
    <w:r w:rsidR="00443D7A">
      <w:rPr>
        <w:sz w:val="16"/>
        <w:szCs w:val="16"/>
      </w:rPr>
      <w:t>.1</w:t>
    </w:r>
    <w:r>
      <w:rPr>
        <w:sz w:val="16"/>
        <w:szCs w:val="16"/>
      </w:rPr>
      <w:t>9</w:t>
    </w:r>
    <w:r w:rsidR="00443D7A">
      <w:rPr>
        <w:sz w:val="16"/>
        <w:szCs w:val="16"/>
      </w:rPr>
      <w:t xml:space="preserve"> </w:t>
    </w:r>
    <w:r w:rsidR="004C4797">
      <w:rPr>
        <w:sz w:val="16"/>
        <w:szCs w:val="16"/>
      </w:rPr>
      <w:t>ps</w:t>
    </w:r>
    <w:r w:rsidR="008B599C">
      <w:rPr>
        <w:sz w:val="16"/>
        <w:szCs w:val="16"/>
      </w:rPr>
      <w:t>.</w:t>
    </w:r>
    <w:r w:rsidR="007F7355">
      <w:rPr>
        <w:sz w:val="16"/>
        <w:szCs w:val="16"/>
      </w:rPr>
      <w:tab/>
    </w:r>
    <w:r w:rsidR="007F7355">
      <w:rPr>
        <w:sz w:val="16"/>
        <w:szCs w:val="16"/>
      </w:rPr>
      <w:tab/>
    </w:r>
    <w:r w:rsidR="007F7355" w:rsidRPr="007F7355">
      <w:rPr>
        <w:i/>
        <w:szCs w:val="18"/>
      </w:rPr>
      <w:t>*</w:t>
    </w:r>
    <w:r w:rsidR="007F7355">
      <w:rPr>
        <w:i/>
        <w:szCs w:val="18"/>
      </w:rPr>
      <w:t xml:space="preserve"> </w:t>
    </w:r>
    <w:r w:rsidR="007F7355" w:rsidRPr="007F7355">
      <w:rPr>
        <w:i/>
        <w:szCs w:val="18"/>
      </w:rPr>
      <w:t>For this quarter only (October 1, 201</w:t>
    </w:r>
    <w:r w:rsidR="005445E5">
      <w:rPr>
        <w:i/>
        <w:szCs w:val="18"/>
      </w:rPr>
      <w:t>9</w:t>
    </w:r>
    <w:r w:rsidR="007F7355" w:rsidRPr="007F7355">
      <w:rPr>
        <w:i/>
        <w:szCs w:val="18"/>
      </w:rPr>
      <w:t xml:space="preserve"> – January </w:t>
    </w:r>
    <w:r w:rsidR="005445E5">
      <w:rPr>
        <w:i/>
        <w:szCs w:val="18"/>
      </w:rPr>
      <w:t>3</w:t>
    </w:r>
    <w:r w:rsidR="007F7355" w:rsidRPr="007F7355">
      <w:rPr>
        <w:i/>
        <w:szCs w:val="18"/>
      </w:rPr>
      <w:t>, 20</w:t>
    </w:r>
    <w:r w:rsidR="005445E5">
      <w:rPr>
        <w:i/>
        <w:szCs w:val="18"/>
      </w:rPr>
      <w:t>20</w:t>
    </w:r>
    <w:r w:rsidR="007F7355" w:rsidRPr="007F7355">
      <w:rPr>
        <w:i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113EA" w14:textId="77777777" w:rsidR="002A3EEF" w:rsidRDefault="002A3EEF" w:rsidP="00967D3C">
      <w:r>
        <w:separator/>
      </w:r>
    </w:p>
  </w:footnote>
  <w:footnote w:type="continuationSeparator" w:id="0">
    <w:p w14:paraId="63314890" w14:textId="77777777" w:rsidR="002A3EEF" w:rsidRDefault="002A3EEF" w:rsidP="00967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C4F4B"/>
    <w:multiLevelType w:val="hybridMultilevel"/>
    <w:tmpl w:val="47784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52A54"/>
    <w:multiLevelType w:val="hybridMultilevel"/>
    <w:tmpl w:val="0EC4BEA0"/>
    <w:lvl w:ilvl="0" w:tplc="85F22A38">
      <w:start w:val="6"/>
      <w:numFmt w:val="bullet"/>
      <w:lvlText w:val="-"/>
      <w:lvlJc w:val="left"/>
      <w:pPr>
        <w:ind w:left="435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187"/>
  <w:drawingGridVerticalSpacing w:val="18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4C0"/>
    <w:rsid w:val="000160CA"/>
    <w:rsid w:val="000322BF"/>
    <w:rsid w:val="00035F51"/>
    <w:rsid w:val="000A2B55"/>
    <w:rsid w:val="000B44E2"/>
    <w:rsid w:val="000F3AE7"/>
    <w:rsid w:val="000F580C"/>
    <w:rsid w:val="0011050F"/>
    <w:rsid w:val="001113EB"/>
    <w:rsid w:val="00164EFD"/>
    <w:rsid w:val="00181A16"/>
    <w:rsid w:val="001A7D4D"/>
    <w:rsid w:val="001B4ADD"/>
    <w:rsid w:val="001C0E32"/>
    <w:rsid w:val="001C6A95"/>
    <w:rsid w:val="001C70A2"/>
    <w:rsid w:val="002123F1"/>
    <w:rsid w:val="002230CD"/>
    <w:rsid w:val="0023436A"/>
    <w:rsid w:val="002466E4"/>
    <w:rsid w:val="002A3EEF"/>
    <w:rsid w:val="002A578C"/>
    <w:rsid w:val="00350D85"/>
    <w:rsid w:val="00351800"/>
    <w:rsid w:val="00363071"/>
    <w:rsid w:val="00372ADE"/>
    <w:rsid w:val="003C07E1"/>
    <w:rsid w:val="004006B4"/>
    <w:rsid w:val="00401A76"/>
    <w:rsid w:val="00401C5F"/>
    <w:rsid w:val="0040201F"/>
    <w:rsid w:val="00404515"/>
    <w:rsid w:val="00417A78"/>
    <w:rsid w:val="00417CE7"/>
    <w:rsid w:val="00441076"/>
    <w:rsid w:val="00443D7A"/>
    <w:rsid w:val="0044666F"/>
    <w:rsid w:val="004565F2"/>
    <w:rsid w:val="00471F47"/>
    <w:rsid w:val="004A2DAB"/>
    <w:rsid w:val="004B1AE7"/>
    <w:rsid w:val="004C4797"/>
    <w:rsid w:val="004D34F2"/>
    <w:rsid w:val="004E0B73"/>
    <w:rsid w:val="004E4BAE"/>
    <w:rsid w:val="00527A06"/>
    <w:rsid w:val="005312B6"/>
    <w:rsid w:val="00537BFD"/>
    <w:rsid w:val="005445E5"/>
    <w:rsid w:val="00555C19"/>
    <w:rsid w:val="006133A5"/>
    <w:rsid w:val="00623FED"/>
    <w:rsid w:val="00632D2F"/>
    <w:rsid w:val="00642C4A"/>
    <w:rsid w:val="0064497C"/>
    <w:rsid w:val="006714E5"/>
    <w:rsid w:val="00695C11"/>
    <w:rsid w:val="006A3073"/>
    <w:rsid w:val="006B670E"/>
    <w:rsid w:val="006E292E"/>
    <w:rsid w:val="006F3027"/>
    <w:rsid w:val="0072055E"/>
    <w:rsid w:val="00734B04"/>
    <w:rsid w:val="00745595"/>
    <w:rsid w:val="00747E47"/>
    <w:rsid w:val="00752F8E"/>
    <w:rsid w:val="007745C4"/>
    <w:rsid w:val="00793CE2"/>
    <w:rsid w:val="007B0EEC"/>
    <w:rsid w:val="007C6AE6"/>
    <w:rsid w:val="007C6E92"/>
    <w:rsid w:val="007F7355"/>
    <w:rsid w:val="00807DDF"/>
    <w:rsid w:val="008156AD"/>
    <w:rsid w:val="00835367"/>
    <w:rsid w:val="008354C0"/>
    <w:rsid w:val="008416DE"/>
    <w:rsid w:val="008B19BB"/>
    <w:rsid w:val="008B41DD"/>
    <w:rsid w:val="008B599C"/>
    <w:rsid w:val="008D3D86"/>
    <w:rsid w:val="00925ED0"/>
    <w:rsid w:val="00936CFA"/>
    <w:rsid w:val="00937156"/>
    <w:rsid w:val="00941C9B"/>
    <w:rsid w:val="00964F89"/>
    <w:rsid w:val="00967D3C"/>
    <w:rsid w:val="009A06D7"/>
    <w:rsid w:val="009A3057"/>
    <w:rsid w:val="009B1BE9"/>
    <w:rsid w:val="009B26CA"/>
    <w:rsid w:val="009D1B34"/>
    <w:rsid w:val="00A1052D"/>
    <w:rsid w:val="00A6169B"/>
    <w:rsid w:val="00A63785"/>
    <w:rsid w:val="00A808CB"/>
    <w:rsid w:val="00AA65A8"/>
    <w:rsid w:val="00AB6393"/>
    <w:rsid w:val="00AC51C3"/>
    <w:rsid w:val="00AD142D"/>
    <w:rsid w:val="00B15F45"/>
    <w:rsid w:val="00B47AE6"/>
    <w:rsid w:val="00B9439C"/>
    <w:rsid w:val="00BB2E0D"/>
    <w:rsid w:val="00BC6536"/>
    <w:rsid w:val="00BC6BDB"/>
    <w:rsid w:val="00C13423"/>
    <w:rsid w:val="00C21DF9"/>
    <w:rsid w:val="00C22695"/>
    <w:rsid w:val="00C403E1"/>
    <w:rsid w:val="00C5398A"/>
    <w:rsid w:val="00C84647"/>
    <w:rsid w:val="00C96C8B"/>
    <w:rsid w:val="00CA3351"/>
    <w:rsid w:val="00CA42E4"/>
    <w:rsid w:val="00CC256D"/>
    <w:rsid w:val="00CD5457"/>
    <w:rsid w:val="00CF1EE0"/>
    <w:rsid w:val="00CF38D1"/>
    <w:rsid w:val="00CF518F"/>
    <w:rsid w:val="00D2565A"/>
    <w:rsid w:val="00D44C82"/>
    <w:rsid w:val="00D72B17"/>
    <w:rsid w:val="00D72E42"/>
    <w:rsid w:val="00D74F9F"/>
    <w:rsid w:val="00D826C2"/>
    <w:rsid w:val="00D911A2"/>
    <w:rsid w:val="00D93CBE"/>
    <w:rsid w:val="00DA4D61"/>
    <w:rsid w:val="00DB1E32"/>
    <w:rsid w:val="00DD5BFD"/>
    <w:rsid w:val="00DE363F"/>
    <w:rsid w:val="00E03074"/>
    <w:rsid w:val="00E161B4"/>
    <w:rsid w:val="00E4789F"/>
    <w:rsid w:val="00E81712"/>
    <w:rsid w:val="00E82EE2"/>
    <w:rsid w:val="00EB2D3D"/>
    <w:rsid w:val="00EB3D2A"/>
    <w:rsid w:val="00EC256D"/>
    <w:rsid w:val="00ED501B"/>
    <w:rsid w:val="00ED7944"/>
    <w:rsid w:val="00F26B1D"/>
    <w:rsid w:val="00F27739"/>
    <w:rsid w:val="00F34D8F"/>
    <w:rsid w:val="00F7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799F09"/>
  <w15:docId w15:val="{9B8BC98E-5ADE-4CC7-A191-3617E31C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826C2"/>
    <w:rPr>
      <w:rFonts w:asciiTheme="minorHAnsi" w:hAnsiTheme="minorHAnsi"/>
      <w:sz w:val="18"/>
      <w:szCs w:val="24"/>
    </w:rPr>
  </w:style>
  <w:style w:type="paragraph" w:styleId="Heading1">
    <w:name w:val="heading 1"/>
    <w:basedOn w:val="Normal"/>
    <w:next w:val="Normal"/>
    <w:link w:val="Heading1Char"/>
    <w:qFormat/>
    <w:rsid w:val="00EC256D"/>
    <w:pPr>
      <w:outlineLvl w:val="0"/>
    </w:pPr>
    <w:rPr>
      <w:rFonts w:asciiTheme="majorHAnsi" w:hAnsiTheme="majorHAnsi"/>
      <w:b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C256D"/>
    <w:pPr>
      <w:jc w:val="right"/>
      <w:outlineLvl w:val="1"/>
    </w:pPr>
    <w:rPr>
      <w:color w:val="7F7F7F" w:themeColor="text1" w:themeTint="80"/>
    </w:rPr>
  </w:style>
  <w:style w:type="paragraph" w:styleId="Heading3">
    <w:name w:val="heading 3"/>
    <w:basedOn w:val="Normal"/>
    <w:next w:val="Normal"/>
    <w:link w:val="Heading3Char"/>
    <w:qFormat/>
    <w:rsid w:val="00D826C2"/>
    <w:pPr>
      <w:jc w:val="center"/>
      <w:outlineLvl w:val="2"/>
    </w:pPr>
    <w:rPr>
      <w:rFonts w:asciiTheme="majorHAnsi" w:hAnsiTheme="majorHAnsi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Heading1Char"/>
    <w:link w:val="Heading3"/>
    <w:rsid w:val="00D826C2"/>
    <w:rPr>
      <w:rFonts w:asciiTheme="majorHAnsi" w:hAnsiTheme="majorHAnsi"/>
      <w:b/>
      <w:sz w:val="32"/>
      <w:szCs w:val="24"/>
    </w:rPr>
  </w:style>
  <w:style w:type="character" w:customStyle="1" w:styleId="Heading1Char">
    <w:name w:val="Heading 1 Char"/>
    <w:basedOn w:val="DefaultParagraphFont"/>
    <w:link w:val="Heading1"/>
    <w:rsid w:val="00EC256D"/>
    <w:rPr>
      <w:rFonts w:asciiTheme="majorHAnsi" w:hAnsiTheme="majorHAns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C256D"/>
    <w:rPr>
      <w:rFonts w:asciiTheme="majorHAnsi" w:hAnsiTheme="majorHAnsi"/>
      <w:b/>
      <w:color w:val="7F7F7F" w:themeColor="text1" w:themeTint="80"/>
      <w:sz w:val="32"/>
      <w:szCs w:val="32"/>
    </w:rPr>
  </w:style>
  <w:style w:type="paragraph" w:styleId="BalloonText">
    <w:name w:val="Balloon Text"/>
    <w:basedOn w:val="Normal"/>
    <w:semiHidden/>
    <w:unhideWhenUsed/>
    <w:rsid w:val="0074559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826C2"/>
    <w:rPr>
      <w:color w:val="808080"/>
    </w:rPr>
  </w:style>
  <w:style w:type="table" w:styleId="TableGrid">
    <w:name w:val="Table Grid"/>
    <w:basedOn w:val="TableNormal"/>
    <w:rsid w:val="00EC2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67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67D3C"/>
    <w:rPr>
      <w:rFonts w:asciiTheme="minorHAnsi" w:hAnsiTheme="minorHAnsi"/>
      <w:sz w:val="18"/>
      <w:szCs w:val="24"/>
    </w:rPr>
  </w:style>
  <w:style w:type="paragraph" w:styleId="Footer">
    <w:name w:val="footer"/>
    <w:basedOn w:val="Normal"/>
    <w:link w:val="FooterChar"/>
    <w:unhideWhenUsed/>
    <w:rsid w:val="00967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67D3C"/>
    <w:rPr>
      <w:rFonts w:asciiTheme="minorHAnsi" w:hAnsiTheme="minorHAnsi"/>
      <w:sz w:val="18"/>
      <w:szCs w:val="24"/>
    </w:rPr>
  </w:style>
  <w:style w:type="paragraph" w:styleId="ListParagraph">
    <w:name w:val="List Paragraph"/>
    <w:basedOn w:val="Normal"/>
    <w:uiPriority w:val="34"/>
    <w:unhideWhenUsed/>
    <w:qFormat/>
    <w:rsid w:val="00441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HAWWWMORALE\AppData\Roaming\Microsoft\Templates\WklyHmwrkSc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97E1AC4-ACCD-45CD-873B-0046D90981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WklyHmwrkScd.dotx</Template>
  <TotalTime>1</TotalTime>
  <Pages>1</Pages>
  <Words>80</Words>
  <Characters>504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Weekly homework schedule</vt:lpstr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homework schedule</dc:title>
  <dc:creator>Department of Veterans Affairs</dc:creator>
  <cp:lastModifiedBy>Wondra, Linda E. (Walla Walla)</cp:lastModifiedBy>
  <cp:revision>2</cp:revision>
  <cp:lastPrinted>2019-10-02T18:15:00Z</cp:lastPrinted>
  <dcterms:created xsi:type="dcterms:W3CDTF">2020-03-09T16:50:00Z</dcterms:created>
  <dcterms:modified xsi:type="dcterms:W3CDTF">2020-03-09T16:50:00Z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TC060900001033</vt:lpwstr>
  </property>
</Properties>
</file>